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01" w:rsidRPr="00C91538" w:rsidRDefault="00F92F01" w:rsidP="00D658B3">
      <w:pPr>
        <w:spacing w:after="0"/>
        <w:jc w:val="right"/>
        <w:rPr>
          <w:rFonts w:ascii="Times New Roman" w:hAnsi="Times New Roman"/>
        </w:rPr>
      </w:pPr>
      <w:r w:rsidRPr="00C9153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4</w:t>
      </w:r>
    </w:p>
    <w:p w:rsidR="00F92F01" w:rsidRDefault="00F92F01" w:rsidP="00D658B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Думы </w:t>
      </w:r>
      <w:r w:rsidRPr="00C91538">
        <w:rPr>
          <w:rFonts w:ascii="Times New Roman" w:hAnsi="Times New Roman"/>
        </w:rPr>
        <w:t>города Пыть-Яха</w:t>
      </w:r>
    </w:p>
    <w:p w:rsidR="00F92F01" w:rsidRDefault="00F92F01" w:rsidP="00403D4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18.10.2023 № 196</w:t>
      </w:r>
    </w:p>
    <w:p w:rsidR="00F92F01" w:rsidRPr="00C91538" w:rsidRDefault="00F92F01" w:rsidP="00D658B3">
      <w:pPr>
        <w:spacing w:after="0"/>
        <w:jc w:val="right"/>
        <w:rPr>
          <w:rFonts w:ascii="Times New Roman" w:hAnsi="Times New Roman"/>
        </w:rPr>
      </w:pPr>
    </w:p>
    <w:p w:rsidR="00F92F01" w:rsidRDefault="00F92F01" w:rsidP="00D658B3">
      <w:pPr>
        <w:spacing w:after="0"/>
        <w:jc w:val="center"/>
        <w:rPr>
          <w:rFonts w:ascii="Times New Roman" w:hAnsi="Times New Roman"/>
        </w:rPr>
      </w:pPr>
    </w:p>
    <w:p w:rsidR="00F92F01" w:rsidRPr="00C76556" w:rsidRDefault="00F92F01" w:rsidP="00D658B3">
      <w:pPr>
        <w:spacing w:after="0"/>
        <w:jc w:val="center"/>
        <w:rPr>
          <w:rFonts w:ascii="Times New Roman" w:hAnsi="Times New Roman"/>
        </w:rPr>
      </w:pPr>
    </w:p>
    <w:p w:rsidR="00F92F01" w:rsidRPr="00C76556" w:rsidRDefault="00F92F01" w:rsidP="00D658B3">
      <w:pPr>
        <w:spacing w:after="0"/>
        <w:jc w:val="center"/>
        <w:rPr>
          <w:rFonts w:ascii="Times New Roman" w:hAnsi="Times New Roman"/>
        </w:rPr>
      </w:pPr>
      <w:r w:rsidRPr="00C76556">
        <w:rPr>
          <w:rFonts w:ascii="Times New Roman" w:hAnsi="Times New Roman"/>
        </w:rPr>
        <w:t xml:space="preserve">Показатели исполнения бюджета города Пыть-Яха за </w:t>
      </w:r>
      <w:r>
        <w:rPr>
          <w:rFonts w:ascii="Times New Roman" w:hAnsi="Times New Roman"/>
        </w:rPr>
        <w:t xml:space="preserve">1 полугодие </w:t>
      </w:r>
      <w:r w:rsidRPr="00C76556">
        <w:rPr>
          <w:rFonts w:ascii="Times New Roman" w:hAnsi="Times New Roman"/>
        </w:rPr>
        <w:t>202</w:t>
      </w:r>
      <w:r w:rsidRPr="000D1FA6">
        <w:rPr>
          <w:rFonts w:ascii="Times New Roman" w:hAnsi="Times New Roman"/>
        </w:rPr>
        <w:t>3</w:t>
      </w:r>
      <w:r w:rsidRPr="00C76556">
        <w:rPr>
          <w:rFonts w:ascii="Times New Roman" w:hAnsi="Times New Roman"/>
        </w:rPr>
        <w:t xml:space="preserve"> года </w:t>
      </w:r>
    </w:p>
    <w:p w:rsidR="00F92F01" w:rsidRPr="00C76556" w:rsidRDefault="00F92F01" w:rsidP="00D658B3">
      <w:pPr>
        <w:spacing w:after="0"/>
        <w:jc w:val="center"/>
        <w:rPr>
          <w:rFonts w:ascii="Times New Roman" w:hAnsi="Times New Roman"/>
        </w:rPr>
      </w:pPr>
      <w:r w:rsidRPr="00C76556">
        <w:rPr>
          <w:rFonts w:ascii="Times New Roman" w:hAnsi="Times New Roman"/>
        </w:rPr>
        <w:t>по источникам внутреннего финансирования дефицита бюджета города Пыть-Яха</w:t>
      </w:r>
    </w:p>
    <w:p w:rsidR="00F92F01" w:rsidRPr="00C76556" w:rsidRDefault="00F92F01" w:rsidP="00C76556">
      <w:pPr>
        <w:spacing w:after="0"/>
        <w:jc w:val="center"/>
        <w:rPr>
          <w:rFonts w:ascii="Times New Roman" w:hAnsi="Times New Roman"/>
        </w:rPr>
      </w:pPr>
    </w:p>
    <w:p w:rsidR="00F92F01" w:rsidRPr="00C76556" w:rsidRDefault="00F92F01" w:rsidP="00C76556">
      <w:pPr>
        <w:spacing w:after="0"/>
        <w:jc w:val="right"/>
        <w:rPr>
          <w:rFonts w:ascii="Times New Roman" w:hAnsi="Times New Roman"/>
        </w:rPr>
      </w:pPr>
      <w:r w:rsidRPr="00C76556">
        <w:rPr>
          <w:rFonts w:ascii="Times New Roman" w:hAnsi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3"/>
        <w:gridCol w:w="2732"/>
        <w:gridCol w:w="1743"/>
        <w:gridCol w:w="1737"/>
        <w:gridCol w:w="911"/>
      </w:tblGrid>
      <w:tr w:rsidR="00F92F01" w:rsidRPr="00D24F33" w:rsidTr="00536AC3">
        <w:trPr>
          <w:cantSplit/>
          <w:trHeight w:val="20"/>
          <w:tblHeader/>
          <w:jc w:val="center"/>
        </w:trPr>
        <w:tc>
          <w:tcPr>
            <w:tcW w:w="1584" w:type="pct"/>
            <w:noWrap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Уточненный п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лан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 испол-нения</w:t>
            </w:r>
          </w:p>
        </w:tc>
      </w:tr>
      <w:tr w:rsidR="00F92F01" w:rsidRPr="00D24F33" w:rsidTr="00536AC3">
        <w:trPr>
          <w:cantSplit/>
          <w:trHeight w:val="20"/>
          <w:tblHeader/>
          <w:jc w:val="center"/>
        </w:trPr>
        <w:tc>
          <w:tcPr>
            <w:tcW w:w="1584" w:type="pct"/>
            <w:noWrap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noWrap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F92F01" w:rsidRPr="00D24F33" w:rsidTr="00FD332D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644070" w:rsidRDefault="00F92F01" w:rsidP="0032238E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407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vAlign w:val="center"/>
          </w:tcPr>
          <w:p w:rsidR="00F92F01" w:rsidRPr="00644070" w:rsidRDefault="00F92F01" w:rsidP="0032238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407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vAlign w:val="center"/>
          </w:tcPr>
          <w:p w:rsidR="00F92F01" w:rsidRPr="00644070" w:rsidRDefault="00F92F01" w:rsidP="0032238E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407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425 946 589,03</w:t>
            </w:r>
          </w:p>
        </w:tc>
        <w:tc>
          <w:tcPr>
            <w:tcW w:w="833" w:type="pct"/>
            <w:vAlign w:val="center"/>
          </w:tcPr>
          <w:p w:rsidR="00F92F01" w:rsidRPr="00644070" w:rsidRDefault="00F92F01" w:rsidP="0032238E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407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-4 355 986,63</w:t>
            </w:r>
          </w:p>
        </w:tc>
        <w:tc>
          <w:tcPr>
            <w:tcW w:w="437" w:type="pct"/>
            <w:vAlign w:val="center"/>
          </w:tcPr>
          <w:p w:rsidR="00F92F01" w:rsidRPr="00644070" w:rsidRDefault="00F92F01" w:rsidP="0032238E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407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1C461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55 993 943,76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FD332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237 700 000,00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FD332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82 743 943,76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223 000 000,00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vAlign w:val="center"/>
          </w:tcPr>
          <w:p w:rsidR="00F92F01" w:rsidRPr="00FD332D" w:rsidRDefault="00F92F01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305 743 943,76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305 743 943,76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bottom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FD332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14 700 000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FD332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14 700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FD332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14 700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F92F01" w:rsidRPr="00D24F33" w:rsidTr="00536AC3">
        <w:trPr>
          <w:cantSplit/>
          <w:trHeight w:val="20"/>
          <w:jc w:val="center"/>
        </w:trPr>
        <w:tc>
          <w:tcPr>
            <w:tcW w:w="1584" w:type="pct"/>
            <w:vAlign w:val="bottom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26 750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FD332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14 700 000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F92F01" w:rsidRPr="00D24F33" w:rsidTr="00FC2998">
        <w:trPr>
          <w:cantSplit/>
          <w:trHeight w:val="358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233 344 013,37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CF789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F92F01" w:rsidRPr="00D24F33" w:rsidTr="00FD332D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FD332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FD33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FD332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FD332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233 344 013,37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FD332D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F92F01" w:rsidRPr="00D24F33" w:rsidTr="00FD332D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07789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07789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vAlign w:val="center"/>
          </w:tcPr>
          <w:p w:rsidR="00F92F01" w:rsidRPr="00D24F33" w:rsidRDefault="00F92F01" w:rsidP="00FD332D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79528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79528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92F01" w:rsidRPr="00D24F33" w:rsidTr="00FD332D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FD332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FD33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vAlign w:val="center"/>
          </w:tcPr>
          <w:p w:rsidR="00F92F01" w:rsidRPr="00D24F33" w:rsidRDefault="00F92F01" w:rsidP="00FD332D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FD33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FD33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92F01" w:rsidRPr="00D24F33" w:rsidTr="00FD332D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FD332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FD33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vAlign w:val="center"/>
          </w:tcPr>
          <w:p w:rsidR="00F92F01" w:rsidRPr="00D24F33" w:rsidRDefault="00F92F01" w:rsidP="00FD332D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FD33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FD33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92F01" w:rsidRPr="00D24F33" w:rsidTr="00FD332D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FD332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FD33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vAlign w:val="center"/>
          </w:tcPr>
          <w:p w:rsidR="00F92F01" w:rsidRPr="00D24F33" w:rsidRDefault="00F92F01" w:rsidP="00FD332D">
            <w:pPr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FD33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FD33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92F01" w:rsidRPr="00D24F33" w:rsidTr="00FD332D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79528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79528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79528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F92F01" w:rsidRPr="00D24F33" w:rsidTr="00FD332D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9C58BF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F92F01" w:rsidRPr="00D24F33" w:rsidTr="00FD332D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9C58BF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F92F01" w:rsidRPr="00D24F33" w:rsidTr="00FD332D">
        <w:trPr>
          <w:cantSplit/>
          <w:trHeight w:val="20"/>
          <w:jc w:val="center"/>
        </w:trPr>
        <w:tc>
          <w:tcPr>
            <w:tcW w:w="1584" w:type="pct"/>
            <w:vAlign w:val="center"/>
          </w:tcPr>
          <w:p w:rsidR="00F92F01" w:rsidRPr="00C71485" w:rsidRDefault="00F92F01" w:rsidP="009C58BF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vAlign w:val="center"/>
          </w:tcPr>
          <w:p w:rsidR="00F92F01" w:rsidRPr="00C71485" w:rsidRDefault="00F92F01" w:rsidP="009C58B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</w:tbl>
    <w:p w:rsidR="00F92F01" w:rsidRPr="008C4AB1" w:rsidRDefault="00F92F01" w:rsidP="005B2242">
      <w:pPr>
        <w:jc w:val="right"/>
        <w:rPr>
          <w:rFonts w:ascii="Times New Roman" w:hAnsi="Times New Roman"/>
          <w:sz w:val="20"/>
        </w:rPr>
      </w:pPr>
    </w:p>
    <w:sectPr w:rsidR="00F92F01" w:rsidRPr="008C4AB1" w:rsidSect="00CF2F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567" w:left="851" w:header="397" w:footer="567" w:gutter="0"/>
      <w:pgNumType w:start="43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F01" w:rsidRDefault="00F92F01" w:rsidP="00D658B3">
      <w:pPr>
        <w:spacing w:after="0"/>
      </w:pPr>
      <w:r>
        <w:separator/>
      </w:r>
    </w:p>
  </w:endnote>
  <w:endnote w:type="continuationSeparator" w:id="0">
    <w:p w:rsidR="00F92F01" w:rsidRDefault="00F92F01" w:rsidP="00D658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F01" w:rsidRDefault="00F92F0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F01" w:rsidRDefault="00F92F0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F01" w:rsidRDefault="00F92F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F01" w:rsidRDefault="00F92F01" w:rsidP="00D658B3">
      <w:pPr>
        <w:spacing w:after="0"/>
      </w:pPr>
      <w:r>
        <w:separator/>
      </w:r>
    </w:p>
  </w:footnote>
  <w:footnote w:type="continuationSeparator" w:id="0">
    <w:p w:rsidR="00F92F01" w:rsidRDefault="00F92F01" w:rsidP="00D658B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F01" w:rsidRDefault="00F92F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F92F01" w:rsidRDefault="00F92F01">
    <w:pPr>
      <w:pStyle w:val="Header"/>
      <w:jc w:val="right"/>
    </w:pPr>
    <w:r w:rsidRPr="00393B30">
      <w:rPr>
        <w:rFonts w:ascii="Times New Roman" w:hAnsi="Times New Roman"/>
        <w:sz w:val="24"/>
        <w:szCs w:val="24"/>
      </w:rPr>
      <w:fldChar w:fldCharType="begin"/>
    </w:r>
    <w:r w:rsidRPr="00393B30">
      <w:rPr>
        <w:rFonts w:ascii="Times New Roman" w:hAnsi="Times New Roman"/>
        <w:sz w:val="24"/>
        <w:szCs w:val="24"/>
      </w:rPr>
      <w:instrText>PAGE   \* MERGEFORMAT</w:instrText>
    </w:r>
    <w:r w:rsidRPr="00393B30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44</w:t>
    </w:r>
    <w:r w:rsidRPr="00393B30">
      <w:rPr>
        <w:rFonts w:ascii="Times New Roman" w:hAnsi="Times New Roman"/>
        <w:sz w:val="24"/>
        <w:szCs w:val="24"/>
      </w:rPr>
      <w:fldChar w:fldCharType="end"/>
    </w:r>
  </w:p>
  <w:p w:rsidR="00F92F01" w:rsidRPr="004F4E5B" w:rsidRDefault="00F92F01" w:rsidP="005B2242">
    <w:pPr>
      <w:pStyle w:val="Header"/>
      <w:spacing w:after="240"/>
      <w:jc w:val="right"/>
      <w:rPr>
        <w:sz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F01" w:rsidRDefault="00F92F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4DF"/>
    <w:rsid w:val="000103C6"/>
    <w:rsid w:val="00015596"/>
    <w:rsid w:val="00024141"/>
    <w:rsid w:val="0007789D"/>
    <w:rsid w:val="000B6211"/>
    <w:rsid w:val="000C7D9F"/>
    <w:rsid w:val="000D1FA6"/>
    <w:rsid w:val="000E3A07"/>
    <w:rsid w:val="0017772F"/>
    <w:rsid w:val="0018520A"/>
    <w:rsid w:val="001C4618"/>
    <w:rsid w:val="001F79EB"/>
    <w:rsid w:val="00271AD4"/>
    <w:rsid w:val="00277754"/>
    <w:rsid w:val="002E3DDB"/>
    <w:rsid w:val="0032238E"/>
    <w:rsid w:val="003520F9"/>
    <w:rsid w:val="00393B30"/>
    <w:rsid w:val="003D3A88"/>
    <w:rsid w:val="00403D4E"/>
    <w:rsid w:val="0041050B"/>
    <w:rsid w:val="00470497"/>
    <w:rsid w:val="0048661E"/>
    <w:rsid w:val="004B0BE1"/>
    <w:rsid w:val="004E3BB6"/>
    <w:rsid w:val="004F4E5B"/>
    <w:rsid w:val="00505F69"/>
    <w:rsid w:val="00536AC3"/>
    <w:rsid w:val="00574ABF"/>
    <w:rsid w:val="005926EE"/>
    <w:rsid w:val="005B2242"/>
    <w:rsid w:val="005F7037"/>
    <w:rsid w:val="0061573A"/>
    <w:rsid w:val="00644070"/>
    <w:rsid w:val="006627F5"/>
    <w:rsid w:val="00673D5D"/>
    <w:rsid w:val="006A78AF"/>
    <w:rsid w:val="00724F36"/>
    <w:rsid w:val="00735C3D"/>
    <w:rsid w:val="00743FEC"/>
    <w:rsid w:val="00770271"/>
    <w:rsid w:val="0079342E"/>
    <w:rsid w:val="00795286"/>
    <w:rsid w:val="007D6701"/>
    <w:rsid w:val="0080408A"/>
    <w:rsid w:val="00804AD4"/>
    <w:rsid w:val="00815908"/>
    <w:rsid w:val="008328EF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C1D80"/>
    <w:rsid w:val="009C58BF"/>
    <w:rsid w:val="009E7FB9"/>
    <w:rsid w:val="00A17931"/>
    <w:rsid w:val="00A43D25"/>
    <w:rsid w:val="00A45870"/>
    <w:rsid w:val="00A57A44"/>
    <w:rsid w:val="00A76FAC"/>
    <w:rsid w:val="00AA3638"/>
    <w:rsid w:val="00B11A72"/>
    <w:rsid w:val="00B17DD5"/>
    <w:rsid w:val="00B82C05"/>
    <w:rsid w:val="00BD7C83"/>
    <w:rsid w:val="00C11436"/>
    <w:rsid w:val="00C2010C"/>
    <w:rsid w:val="00C319DC"/>
    <w:rsid w:val="00C353E4"/>
    <w:rsid w:val="00C71485"/>
    <w:rsid w:val="00C76556"/>
    <w:rsid w:val="00C91538"/>
    <w:rsid w:val="00CD04DF"/>
    <w:rsid w:val="00CF2F16"/>
    <w:rsid w:val="00CF789E"/>
    <w:rsid w:val="00CF7F6A"/>
    <w:rsid w:val="00D0034D"/>
    <w:rsid w:val="00D245FE"/>
    <w:rsid w:val="00D24F33"/>
    <w:rsid w:val="00D4103F"/>
    <w:rsid w:val="00D658B3"/>
    <w:rsid w:val="00DD6533"/>
    <w:rsid w:val="00E02E17"/>
    <w:rsid w:val="00E33396"/>
    <w:rsid w:val="00E5245D"/>
    <w:rsid w:val="00E54B0D"/>
    <w:rsid w:val="00E7063C"/>
    <w:rsid w:val="00EA6C7A"/>
    <w:rsid w:val="00EC0315"/>
    <w:rsid w:val="00ED5690"/>
    <w:rsid w:val="00F33842"/>
    <w:rsid w:val="00F82A6D"/>
    <w:rsid w:val="00F92F01"/>
    <w:rsid w:val="00FC2998"/>
    <w:rsid w:val="00FD332D"/>
    <w:rsid w:val="00FF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8B3"/>
    <w:pPr>
      <w:spacing w:after="120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8B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58B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8B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4F4E5B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4F4E5B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77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485</Words>
  <Characters>2765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19</cp:revision>
  <cp:lastPrinted>2023-08-21T09:23:00Z</cp:lastPrinted>
  <dcterms:created xsi:type="dcterms:W3CDTF">2023-05-23T05:52:00Z</dcterms:created>
  <dcterms:modified xsi:type="dcterms:W3CDTF">2023-10-18T09:04:00Z</dcterms:modified>
</cp:coreProperties>
</file>